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C23" w:rsidRDefault="004811E5">
      <w:pPr>
        <w:pStyle w:val="Heading2"/>
      </w:pPr>
      <w:bookmarkStart w:id="0" w:name="_Toc59107435"/>
      <w:r>
        <w:t>Call-Off Schedule 20 (Call-Off Specification)</w:t>
      </w:r>
      <w:bookmarkEnd w:id="0"/>
    </w:p>
    <w:p w:rsidR="00B21C23" w:rsidRDefault="004811E5">
      <w:r>
        <w:t xml:space="preserve">This Schedule sets out the characteristics of the Deliverables that the Supplier will be required to make to the Buyers under this </w:t>
      </w:r>
      <w:r>
        <w:t>Call-Off Contract.</w:t>
      </w:r>
    </w:p>
    <w:p w:rsidR="00B21C23" w:rsidRDefault="00B21C23"/>
    <w:p w:rsidR="00B21C23" w:rsidRDefault="00B56664">
      <w:pPr>
        <w:rPr>
          <w:b/>
        </w:rPr>
      </w:pPr>
      <w:r>
        <w:rPr>
          <w:b/>
        </w:rPr>
        <w:t>Please refer to Attachment 3 – Statement of Requirements</w:t>
      </w:r>
      <w:bookmarkStart w:id="1" w:name="_GoBack"/>
      <w:bookmarkEnd w:id="1"/>
    </w:p>
    <w:p w:rsidR="00B21C23" w:rsidRDefault="00B21C23"/>
    <w:p w:rsidR="00B21C23" w:rsidRDefault="004811E5">
      <w:pPr>
        <w:rPr>
          <w:b/>
        </w:rPr>
      </w:pPr>
      <w:r>
        <w:rPr>
          <w:b/>
        </w:rPr>
        <w:t>Worker Engagement Route (including IR35 status)</w:t>
      </w:r>
    </w:p>
    <w:p w:rsidR="00B21C23" w:rsidRDefault="004811E5">
      <w:r>
        <w:t>Where the Buyer has assessed its requirement and it is for resource, the IR35 status of the Supplier Staff in Key Roles must be detailed in this Specification a</w:t>
      </w:r>
      <w:r>
        <w:t>nd, if applicable, in each Statement of Work.</w:t>
      </w:r>
    </w:p>
    <w:sectPr w:rsidR="00B21C23">
      <w:headerReference w:type="default" r:id="rId6"/>
      <w:footerReference w:type="default" r:id="rId7"/>
      <w:pgSz w:w="11900" w:h="16840"/>
      <w:pgMar w:top="1440" w:right="1440" w:bottom="1440" w:left="1440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1E5" w:rsidRDefault="004811E5">
      <w:pPr>
        <w:spacing w:after="0"/>
      </w:pPr>
      <w:r>
        <w:separator/>
      </w:r>
    </w:p>
  </w:endnote>
  <w:endnote w:type="continuationSeparator" w:id="0">
    <w:p w:rsidR="004811E5" w:rsidRDefault="004811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BE4" w:rsidRDefault="004811E5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CD4BE4" w:rsidRDefault="004811E5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:rsidR="00CD4BE4" w:rsidRDefault="004811E5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t>Framework Ref: RM1043.8 Digital Outcomes 6</w:t>
    </w:r>
  </w:p>
  <w:p w:rsidR="00CD4BE4" w:rsidRDefault="004811E5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:rsidR="00CD4BE4" w:rsidRDefault="004811E5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1E5" w:rsidRDefault="004811E5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4811E5" w:rsidRDefault="004811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BE4" w:rsidRDefault="004811E5">
    <w:pPr>
      <w:suppressAutoHyphens w:val="0"/>
      <w:spacing w:after="0"/>
      <w:textAlignment w:val="auto"/>
    </w:pPr>
    <w:r>
      <w:rPr>
        <w:rFonts w:eastAsia="Times New Roman" w:cs="Arial"/>
        <w:b/>
        <w:bCs/>
        <w:color w:val="000000"/>
        <w:lang w:eastAsia="en-US"/>
      </w:rPr>
      <w:t>Call-Off Schedule 20 (Call-Off Specification)</w:t>
    </w:r>
  </w:p>
  <w:p w:rsidR="00CD4BE4" w:rsidRDefault="004811E5">
    <w:pPr>
      <w:pStyle w:val="Header"/>
    </w:pPr>
    <w:r>
      <w:t>Call-Off Ref: RM1043.8</w:t>
    </w:r>
  </w:p>
  <w:p w:rsidR="00CD4BE4" w:rsidRDefault="004811E5">
    <w:pPr>
      <w:pStyle w:val="Header"/>
    </w:pPr>
    <w:r>
      <w:t>Crown Copyright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21C23"/>
    <w:rsid w:val="004811E5"/>
    <w:rsid w:val="00B21C23"/>
    <w:rsid w:val="00B5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33EB4"/>
  <w15:docId w15:val="{0033B399-EE8A-45A0-8001-1085CAC0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paragraph" w:styleId="BalloonText">
    <w:name w:val="Balloon Text"/>
    <w:basedOn w:val="Normal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Times New Roman" w:hAnsi="Times New Roman" w:cs="Calibri"/>
      <w:sz w:val="18"/>
      <w:szCs w:val="18"/>
      <w:lang w:eastAsia="en-GB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Arial" w:hAnsi="Arial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 w:cs="Calibri"/>
      <w:b/>
      <w:bCs/>
      <w:sz w:val="20"/>
      <w:szCs w:val="20"/>
      <w:lang w:eastAsia="en-GB"/>
    </w:rPr>
  </w:style>
  <w:style w:type="paragraph" w:styleId="Revision">
    <w:name w:val="Revision"/>
    <w:pPr>
      <w:textAlignment w:val="auto"/>
    </w:pPr>
    <w:rPr>
      <w:rFonts w:ascii="Arial" w:hAnsi="Arial" w:cs="Calibri"/>
      <w:sz w:val="22"/>
      <w:szCs w:val="22"/>
      <w:lang w:eastAsia="en-GB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Paul Brown</cp:lastModifiedBy>
  <cp:revision>2</cp:revision>
  <dcterms:created xsi:type="dcterms:W3CDTF">2023-08-16T15:32:00Z</dcterms:created>
  <dcterms:modified xsi:type="dcterms:W3CDTF">2023-08-16T15:32:00Z</dcterms:modified>
</cp:coreProperties>
</file>